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398"/>
        <w:gridCol w:w="1395"/>
      </w:tblGrid>
      <w:tr w:rsidR="006D54D8" w:rsidTr="006D54D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4D8" w:rsidRDefault="006D54D8" w:rsidP="00016503">
            <w:r>
              <w:t>Приложение 8</w:t>
            </w:r>
          </w:p>
        </w:tc>
      </w:tr>
      <w:tr w:rsidR="006D54D8" w:rsidTr="006D54D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4D8" w:rsidRDefault="006D54D8" w:rsidP="00016503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4D8" w:rsidRDefault="006D54D8" w:rsidP="0001650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D54D8" w:rsidTr="006D54D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4D8" w:rsidRDefault="006D54D8" w:rsidP="00193ECD">
            <w:r>
              <w:t xml:space="preserve">от </w:t>
            </w:r>
            <w:r w:rsidR="00193ECD">
              <w:t>28.02.2019</w:t>
            </w:r>
            <w:r>
              <w:t xml:space="preserve"> № </w:t>
            </w:r>
            <w:r w:rsidR="00193ECD">
              <w:t>47-339</w:t>
            </w:r>
          </w:p>
        </w:tc>
      </w:tr>
      <w:tr w:rsidR="006D54D8" w:rsidTr="006D54D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</w:tr>
      <w:tr w:rsidR="006D54D8" w:rsidTr="006D54D8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6D54D8" w:rsidTr="006D54D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</w:tr>
      <w:tr w:rsidR="006D54D8" w:rsidTr="006D54D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тыс. руб.</w:t>
            </w: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№ п/п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2019 год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2020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2021 год</w:t>
            </w:r>
          </w:p>
        </w:tc>
      </w:tr>
    </w:tbl>
    <w:p w:rsidR="006D54D8" w:rsidRPr="006D54D8" w:rsidRDefault="006D54D8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398"/>
        <w:gridCol w:w="1395"/>
      </w:tblGrid>
      <w:tr w:rsidR="006D54D8" w:rsidTr="006D54D8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5</w:t>
            </w:r>
          </w:p>
        </w:tc>
      </w:tr>
      <w:tr w:rsidR="006D54D8" w:rsidTr="006D54D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40 000,0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60 000,0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60 000,0</w:t>
            </w: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34 550,0</w:t>
            </w: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40 000,0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23 757,1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10 892,9</w:t>
            </w: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4 826,8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14 557,1</w:t>
            </w: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31 416,1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4 893,7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Реконструкция зданий стадиона «Волга», по адресу: город Саратов, площадь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900,0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3 993,7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6D54D8">
            <w:pPr>
              <w:jc w:val="right"/>
            </w:pPr>
            <w:r>
              <w:t>371 409,4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31,7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500,0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6D54D8">
            <w:pPr>
              <w:jc w:val="right"/>
            </w:pPr>
            <w:r>
              <w:t>69 308,6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 xml:space="preserve">Здание МДОУ «Детский сад № 195, корпус 2» по ул. Лунная, 27 В Ленинского района </w:t>
            </w:r>
            <w:r>
              <w:br/>
              <w:t>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150 574,3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150 494,8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 xml:space="preserve">Школа на 825 мест с бассейном в микрорайоне К-16 «Звезда» в Кировском районе </w:t>
            </w:r>
            <w:r>
              <w:br/>
              <w:t>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500,0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31 645,0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26 955,0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 xml:space="preserve">Строительство автомобильной дороги от с. Александровка через ст. Кокурино до </w:t>
            </w:r>
            <w:r>
              <w:br/>
              <w:t>ул. им. Азина В.М. в районе ТЭЦ-2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4 690,0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6D54D8">
            <w:pPr>
              <w:jc w:val="right"/>
            </w:pPr>
            <w:r>
              <w:t>69 420,8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6D54D8">
            <w:pPr>
              <w:jc w:val="right"/>
            </w:pPr>
            <w:r>
              <w:t>69 420,8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</w:p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6D54D8">
            <w:pPr>
              <w:jc w:val="right"/>
            </w:pPr>
            <w:r>
              <w:t>517 368,8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60 000,0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60 000,0</w:t>
            </w:r>
          </w:p>
        </w:tc>
      </w:tr>
      <w:tr w:rsidR="006D54D8" w:rsidTr="006D54D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45 000,0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45 000,0</w:t>
            </w:r>
          </w:p>
        </w:tc>
      </w:tr>
      <w:tr w:rsidR="006D54D8" w:rsidTr="006D54D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4D8" w:rsidRDefault="006D54D8" w:rsidP="00016503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45 000,0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45 000,0</w:t>
            </w:r>
          </w:p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45 000,0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pPr>
              <w:jc w:val="right"/>
            </w:pPr>
            <w:r>
              <w:t>45 000,0</w:t>
            </w:r>
          </w:p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4D8" w:rsidRDefault="006D54D8" w:rsidP="00016503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Pr="006D54D8" w:rsidRDefault="006D54D8" w:rsidP="006D54D8">
            <w:pPr>
              <w:jc w:val="right"/>
              <w:rPr>
                <w:bCs/>
              </w:rPr>
            </w:pPr>
            <w:r w:rsidRPr="006D54D8">
              <w:rPr>
                <w:bCs/>
              </w:rPr>
              <w:t>562 368,8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Pr="006D54D8" w:rsidRDefault="006D54D8" w:rsidP="00016503">
            <w:pPr>
              <w:jc w:val="right"/>
              <w:rPr>
                <w:bCs/>
              </w:rPr>
            </w:pPr>
            <w:r w:rsidRPr="006D54D8">
              <w:rPr>
                <w:bCs/>
              </w:rPr>
              <w:t>105 000,0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4D8" w:rsidRPr="006D54D8" w:rsidRDefault="006D54D8" w:rsidP="00016503">
            <w:pPr>
              <w:jc w:val="right"/>
              <w:rPr>
                <w:bCs/>
              </w:rPr>
            </w:pPr>
            <w:r w:rsidRPr="006D54D8">
              <w:rPr>
                <w:bCs/>
              </w:rPr>
              <w:t>105 000,0</w:t>
            </w:r>
          </w:p>
        </w:tc>
      </w:tr>
      <w:tr w:rsidR="006D54D8" w:rsidTr="006D54D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</w:tr>
      <w:tr w:rsidR="006D54D8" w:rsidTr="006D54D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Default="006D54D8" w:rsidP="00016503"/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Pr="006D54D8" w:rsidRDefault="006D54D8" w:rsidP="00016503">
            <w:pPr>
              <w:rPr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Pr="006D54D8" w:rsidRDefault="006D54D8" w:rsidP="00016503">
            <w:pPr>
              <w:rPr>
                <w:sz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Pr="006D54D8" w:rsidRDefault="006D54D8" w:rsidP="00016503">
            <w:pPr>
              <w:rPr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Pr="006D54D8" w:rsidRDefault="006D54D8" w:rsidP="00016503">
            <w:pPr>
              <w:rPr>
                <w:sz w:val="28"/>
              </w:rPr>
            </w:pPr>
          </w:p>
        </w:tc>
      </w:tr>
      <w:tr w:rsidR="006D54D8" w:rsidTr="006D54D8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Pr="006D54D8" w:rsidRDefault="006D54D8" w:rsidP="00016503">
            <w:pPr>
              <w:rPr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Pr="006D54D8" w:rsidRDefault="006D54D8" w:rsidP="00016503">
            <w:pPr>
              <w:rPr>
                <w:sz w:val="28"/>
              </w:rPr>
            </w:pP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D8" w:rsidRPr="006D54D8" w:rsidRDefault="006D54D8" w:rsidP="00016503">
            <w:pPr>
              <w:jc w:val="right"/>
              <w:rPr>
                <w:sz w:val="28"/>
              </w:rPr>
            </w:pPr>
          </w:p>
        </w:tc>
      </w:tr>
    </w:tbl>
    <w:p w:rsidR="006D54D8" w:rsidRPr="00CB5DF3" w:rsidRDefault="006D54D8" w:rsidP="006D54D8"/>
    <w:p w:rsidR="00E2598B" w:rsidRPr="006D54D8" w:rsidRDefault="00E2598B" w:rsidP="006D54D8"/>
    <w:sectPr w:rsidR="00E2598B" w:rsidRPr="006D54D8" w:rsidSect="006D54D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6CE" w:rsidRDefault="006806CE" w:rsidP="006D54D8">
      <w:r>
        <w:separator/>
      </w:r>
    </w:p>
  </w:endnote>
  <w:endnote w:type="continuationSeparator" w:id="1">
    <w:p w:rsidR="006806CE" w:rsidRDefault="006806CE" w:rsidP="006D5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6CE" w:rsidRDefault="006806CE" w:rsidP="006D54D8">
      <w:r>
        <w:separator/>
      </w:r>
    </w:p>
  </w:footnote>
  <w:footnote w:type="continuationSeparator" w:id="1">
    <w:p w:rsidR="006806CE" w:rsidRDefault="006806CE" w:rsidP="006D5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4D8" w:rsidRDefault="00416155" w:rsidP="002B679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54D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54D8" w:rsidRDefault="006D54D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4D8" w:rsidRDefault="00416155" w:rsidP="002B679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54D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93ECD">
      <w:rPr>
        <w:rStyle w:val="a7"/>
        <w:noProof/>
      </w:rPr>
      <w:t>2</w:t>
    </w:r>
    <w:r>
      <w:rPr>
        <w:rStyle w:val="a7"/>
      </w:rPr>
      <w:fldChar w:fldCharType="end"/>
    </w:r>
  </w:p>
  <w:p w:rsidR="006D54D8" w:rsidRDefault="006D54D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D54D8"/>
    <w:rsid w:val="0017351C"/>
    <w:rsid w:val="00193ECD"/>
    <w:rsid w:val="002C3F39"/>
    <w:rsid w:val="00416155"/>
    <w:rsid w:val="006806CE"/>
    <w:rsid w:val="006808C6"/>
    <w:rsid w:val="0068397E"/>
    <w:rsid w:val="006D54D8"/>
    <w:rsid w:val="006F7AC9"/>
    <w:rsid w:val="00A24CAF"/>
    <w:rsid w:val="00B912FD"/>
    <w:rsid w:val="00D46F5A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54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54D8"/>
  </w:style>
  <w:style w:type="paragraph" w:styleId="a5">
    <w:name w:val="footer"/>
    <w:basedOn w:val="a"/>
    <w:link w:val="a6"/>
    <w:uiPriority w:val="99"/>
    <w:semiHidden/>
    <w:unhideWhenUsed/>
    <w:rsid w:val="006D54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54D8"/>
  </w:style>
  <w:style w:type="character" w:styleId="a7">
    <w:name w:val="page number"/>
    <w:basedOn w:val="a0"/>
    <w:uiPriority w:val="99"/>
    <w:semiHidden/>
    <w:unhideWhenUsed/>
    <w:rsid w:val="006D54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8</TotalTime>
  <Pages>3</Pages>
  <Words>844</Words>
  <Characters>4813</Characters>
  <Application>Microsoft Office Word</Application>
  <DocSecurity>0</DocSecurity>
  <Lines>40</Lines>
  <Paragraphs>11</Paragraphs>
  <ScaleCrop>false</ScaleCrop>
  <Company/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ShvecovaEE</cp:lastModifiedBy>
  <cp:revision>3</cp:revision>
  <dcterms:created xsi:type="dcterms:W3CDTF">2019-02-26T13:06:00Z</dcterms:created>
  <dcterms:modified xsi:type="dcterms:W3CDTF">2019-02-28T11:12:00Z</dcterms:modified>
</cp:coreProperties>
</file>